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7777777"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64FE4AD9" w:rsidR="00A14BF3" w:rsidRPr="00854C97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4E5D23">
        <w:rPr>
          <w:rFonts w:ascii="Trebuchet MS" w:hAnsi="Trebuchet MS"/>
          <w:sz w:val="26"/>
          <w:szCs w:val="26"/>
        </w:rPr>
        <w:t>-05</w:t>
      </w:r>
      <w:r w:rsidR="000E0A49">
        <w:rPr>
          <w:rFonts w:ascii="Trebuchet MS" w:hAnsi="Trebuchet MS"/>
          <w:sz w:val="26"/>
          <w:szCs w:val="26"/>
        </w:rPr>
        <w:t>.</w:t>
      </w:r>
      <w:r w:rsidR="002D3367">
        <w:rPr>
          <w:rFonts w:ascii="Trebuchet MS" w:hAnsi="Trebuchet MS"/>
          <w:sz w:val="26"/>
          <w:szCs w:val="26"/>
        </w:rPr>
        <w:t>1</w:t>
      </w:r>
      <w:r w:rsidR="004E5D23">
        <w:rPr>
          <w:rFonts w:ascii="Trebuchet MS" w:hAnsi="Trebuchet MS"/>
          <w:sz w:val="26"/>
          <w:szCs w:val="26"/>
        </w:rPr>
        <w:t>2</w:t>
      </w:r>
      <w:r w:rsidR="000E0A49">
        <w:rPr>
          <w:rFonts w:ascii="Trebuchet MS" w:hAnsi="Trebuchet MS"/>
          <w:sz w:val="26"/>
          <w:szCs w:val="26"/>
        </w:rPr>
        <w:t>.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432194">
        <w:rPr>
          <w:rFonts w:ascii="Trebuchet MS" w:hAnsi="Trebuchet MS"/>
          <w:sz w:val="26"/>
          <w:szCs w:val="26"/>
        </w:rPr>
        <w:t>8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15F5FE8B" w14:textId="77777777" w:rsidR="00DB7931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5F02959F" w:rsidR="00A14BF3" w:rsidRPr="00881ED9" w:rsidRDefault="00DB7931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Ordonanța de Urgență nr.195/2002 privind circulația pe drumurile publice(republicată)- </w:t>
      </w:r>
      <w:hyperlink r:id="rId12" w:history="1">
        <w:r w:rsidRPr="00EA6EC6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.</w:t>
      </w:r>
      <w:bookmarkStart w:id="0" w:name="_GoBack"/>
      <w:bookmarkEnd w:id="0"/>
      <w:r w:rsidR="009B4DFF" w:rsidRPr="00881ED9">
        <w:rPr>
          <w:rFonts w:ascii="Trebuchet MS" w:hAnsi="Trebuchet MS" w:cs="Arial"/>
        </w:rPr>
        <w:t xml:space="preserve"> </w:t>
      </w:r>
    </w:p>
    <w:sectPr w:rsidR="00A14BF3" w:rsidRPr="00881ED9" w:rsidSect="00B00530">
      <w:footerReference w:type="even" r:id="rId13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368E2" w14:textId="77777777" w:rsidR="00813D8E" w:rsidRDefault="00813D8E">
      <w:r>
        <w:separator/>
      </w:r>
    </w:p>
  </w:endnote>
  <w:endnote w:type="continuationSeparator" w:id="0">
    <w:p w14:paraId="4799D83A" w14:textId="77777777" w:rsidR="00813D8E" w:rsidRDefault="0081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6235" w14:textId="77777777" w:rsidR="00813D8E" w:rsidRDefault="00813D8E">
      <w:r>
        <w:separator/>
      </w:r>
    </w:p>
  </w:footnote>
  <w:footnote w:type="continuationSeparator" w:id="0">
    <w:p w14:paraId="1B2C8D5F" w14:textId="77777777" w:rsidR="00813D8E" w:rsidRDefault="00813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A3AB4"/>
    <w:rsid w:val="004B7776"/>
    <w:rsid w:val="004C1C4C"/>
    <w:rsid w:val="004D68F1"/>
    <w:rsid w:val="004E5D23"/>
    <w:rsid w:val="004F448F"/>
    <w:rsid w:val="004F6093"/>
    <w:rsid w:val="00527D15"/>
    <w:rsid w:val="00533068"/>
    <w:rsid w:val="00541EE6"/>
    <w:rsid w:val="00587F24"/>
    <w:rsid w:val="005E4F9C"/>
    <w:rsid w:val="005F5968"/>
    <w:rsid w:val="006164D2"/>
    <w:rsid w:val="006205A0"/>
    <w:rsid w:val="00620EAA"/>
    <w:rsid w:val="0064358C"/>
    <w:rsid w:val="0067331D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449AA"/>
    <w:rsid w:val="007C57EC"/>
    <w:rsid w:val="007E7332"/>
    <w:rsid w:val="007F3950"/>
    <w:rsid w:val="007F618D"/>
    <w:rsid w:val="008014B2"/>
    <w:rsid w:val="00810158"/>
    <w:rsid w:val="00813D8E"/>
    <w:rsid w:val="008157FA"/>
    <w:rsid w:val="00850602"/>
    <w:rsid w:val="008539B8"/>
    <w:rsid w:val="00854C97"/>
    <w:rsid w:val="00860C79"/>
    <w:rsid w:val="00876A59"/>
    <w:rsid w:val="00881ED9"/>
    <w:rsid w:val="008840FC"/>
    <w:rsid w:val="008C788E"/>
    <w:rsid w:val="008D2239"/>
    <w:rsid w:val="008D2896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51941"/>
    <w:rsid w:val="00B64B64"/>
    <w:rsid w:val="00B84415"/>
    <w:rsid w:val="00B84D2F"/>
    <w:rsid w:val="00B9712A"/>
    <w:rsid w:val="00BB3E50"/>
    <w:rsid w:val="00BC3479"/>
    <w:rsid w:val="00BD20AF"/>
    <w:rsid w:val="00BD543A"/>
    <w:rsid w:val="00BD7BF5"/>
    <w:rsid w:val="00BE02D9"/>
    <w:rsid w:val="00C1684F"/>
    <w:rsid w:val="00C6001D"/>
    <w:rsid w:val="00CD270B"/>
    <w:rsid w:val="00CD4B7B"/>
    <w:rsid w:val="00D01334"/>
    <w:rsid w:val="00D02A0F"/>
    <w:rsid w:val="00D044F8"/>
    <w:rsid w:val="00D14FCD"/>
    <w:rsid w:val="00D250C7"/>
    <w:rsid w:val="00D7683D"/>
    <w:rsid w:val="00D86968"/>
    <w:rsid w:val="00DB7931"/>
    <w:rsid w:val="00DE2B71"/>
    <w:rsid w:val="00DE44AD"/>
    <w:rsid w:val="00DF11C2"/>
    <w:rsid w:val="00E25351"/>
    <w:rsid w:val="00E3386E"/>
    <w:rsid w:val="00E55ED1"/>
    <w:rsid w:val="00E56400"/>
    <w:rsid w:val="00E663FF"/>
    <w:rsid w:val="00E834AC"/>
    <w:rsid w:val="00E87197"/>
    <w:rsid w:val="00EB548E"/>
    <w:rsid w:val="00EC14BE"/>
    <w:rsid w:val="00ED3C2C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E773A-CCF8-467B-BBEF-EC773F3D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597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6</cp:revision>
  <cp:lastPrinted>2016-11-21T07:01:00Z</cp:lastPrinted>
  <dcterms:created xsi:type="dcterms:W3CDTF">2018-11-08T12:12:00Z</dcterms:created>
  <dcterms:modified xsi:type="dcterms:W3CDTF">2018-11-16T10:45:00Z</dcterms:modified>
</cp:coreProperties>
</file>